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2C55D" w14:textId="77777777" w:rsidR="00C35D20" w:rsidRDefault="00C35D20" w:rsidP="00C35D20">
      <w:pPr>
        <w:pStyle w:val="NoSpacing"/>
      </w:pPr>
      <w:r>
        <w:rPr>
          <w:u w:val="single"/>
        </w:rPr>
        <w:t>John BYRCHENSHAGH</w:t>
      </w:r>
      <w:r>
        <w:t xml:space="preserve">       </w:t>
      </w:r>
      <w:proofErr w:type="gramStart"/>
      <w:r>
        <w:t xml:space="preserve">   (</w:t>
      </w:r>
      <w:proofErr w:type="gramEnd"/>
      <w:r>
        <w:t>fl.1401)</w:t>
      </w:r>
    </w:p>
    <w:p w14:paraId="4EAA6663" w14:textId="77777777" w:rsidR="00C35D20" w:rsidRDefault="00C35D20" w:rsidP="00C35D20">
      <w:pPr>
        <w:pStyle w:val="NoSpacing"/>
      </w:pPr>
      <w:r>
        <w:t xml:space="preserve">of Chester. </w:t>
      </w:r>
    </w:p>
    <w:p w14:paraId="7A26C97D" w14:textId="77777777" w:rsidR="00C35D20" w:rsidRDefault="00C35D20" w:rsidP="00C35D20">
      <w:pPr>
        <w:pStyle w:val="NoSpacing"/>
      </w:pPr>
    </w:p>
    <w:p w14:paraId="3D0CC555" w14:textId="77777777" w:rsidR="00C35D20" w:rsidRDefault="00C35D20" w:rsidP="00C35D20">
      <w:pPr>
        <w:pStyle w:val="NoSpacing"/>
      </w:pPr>
    </w:p>
    <w:p w14:paraId="2DFB30B6" w14:textId="77777777" w:rsidR="00C35D20" w:rsidRDefault="00C35D20" w:rsidP="00C35D20">
      <w:pPr>
        <w:pStyle w:val="NoSpacing"/>
      </w:pPr>
      <w:r>
        <w:t xml:space="preserve">  5 Dec.1401</w:t>
      </w:r>
      <w:r>
        <w:tab/>
        <w:t>He became a Freeman.</w:t>
      </w:r>
    </w:p>
    <w:p w14:paraId="18888000" w14:textId="77777777" w:rsidR="00C35D20" w:rsidRDefault="00C35D20" w:rsidP="00C35D20">
      <w:pPr>
        <w:pStyle w:val="NoSpacing"/>
      </w:pPr>
      <w:r>
        <w:tab/>
      </w:r>
      <w:r>
        <w:tab/>
        <w:t xml:space="preserve">(“The Rolls of the Freemen of the City of Chester” part I, 1392-1700, </w:t>
      </w:r>
    </w:p>
    <w:p w14:paraId="47A33739" w14:textId="77777777" w:rsidR="00C35D20" w:rsidRDefault="00C35D20" w:rsidP="00C35D20">
      <w:pPr>
        <w:pStyle w:val="NoSpacing"/>
        <w:ind w:left="720" w:firstLine="720"/>
      </w:pPr>
      <w:r>
        <w:t xml:space="preserve">transcribed and edited by J.H.E. Bennett, published by the Lancashire and </w:t>
      </w:r>
    </w:p>
    <w:p w14:paraId="5B8A5A86" w14:textId="77777777" w:rsidR="00C35D20" w:rsidRDefault="00C35D20" w:rsidP="00C35D20">
      <w:pPr>
        <w:pStyle w:val="NoSpacing"/>
        <w:ind w:left="720" w:firstLine="720"/>
      </w:pPr>
      <w:r>
        <w:t>Cheshire Record Society, 1906, p.1)</w:t>
      </w:r>
    </w:p>
    <w:p w14:paraId="65BFB832" w14:textId="77777777" w:rsidR="00C35D20" w:rsidRDefault="00C35D20" w:rsidP="00C35D20">
      <w:pPr>
        <w:pStyle w:val="NoSpacing"/>
      </w:pPr>
    </w:p>
    <w:p w14:paraId="070A3720" w14:textId="77777777" w:rsidR="00C35D20" w:rsidRDefault="00C35D20" w:rsidP="00C35D20">
      <w:pPr>
        <w:pStyle w:val="NoSpacing"/>
      </w:pPr>
    </w:p>
    <w:p w14:paraId="2DF17BC0" w14:textId="77777777" w:rsidR="00C35D20" w:rsidRDefault="00C35D20" w:rsidP="00C35D20">
      <w:pPr>
        <w:pStyle w:val="NoSpacing"/>
      </w:pPr>
      <w:r>
        <w:t>17 September 2024</w:t>
      </w:r>
    </w:p>
    <w:p w14:paraId="65C34C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06380" w14:textId="77777777" w:rsidR="00C35D20" w:rsidRDefault="00C35D20" w:rsidP="009139A6">
      <w:r>
        <w:separator/>
      </w:r>
    </w:p>
  </w:endnote>
  <w:endnote w:type="continuationSeparator" w:id="0">
    <w:p w14:paraId="5DC6F34D" w14:textId="77777777" w:rsidR="00C35D20" w:rsidRDefault="00C35D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F06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4EE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98E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E65DF" w14:textId="77777777" w:rsidR="00C35D20" w:rsidRDefault="00C35D20" w:rsidP="009139A6">
      <w:r>
        <w:separator/>
      </w:r>
    </w:p>
  </w:footnote>
  <w:footnote w:type="continuationSeparator" w:id="0">
    <w:p w14:paraId="02576410" w14:textId="77777777" w:rsidR="00C35D20" w:rsidRDefault="00C35D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3BD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814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2A4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D2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35D20"/>
    <w:rsid w:val="00C71834"/>
    <w:rsid w:val="00CB4ED9"/>
    <w:rsid w:val="00E61DA6"/>
    <w:rsid w:val="00EB3209"/>
    <w:rsid w:val="00F100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1C6D6"/>
  <w15:chartTrackingRefBased/>
  <w15:docId w15:val="{B3563477-8743-4A68-A7CD-CEB67A42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2024-09-24T16:00:00Z</dcterms:created>
  <dcterms:modified xsi:type="dcterms:W3CDTF">2024-09-24T16:01:00Z</dcterms:modified>
</cp:coreProperties>
</file>